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AFFAE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d.1401-7)</w:t>
      </w:r>
    </w:p>
    <w:p w14:paraId="48EFA33B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C55F34A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</w:p>
    <w:p w14:paraId="78632416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</w:p>
    <w:p w14:paraId="0E6C67C4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6FD582C5" w14:textId="77777777" w:rsidR="003B2357" w:rsidRDefault="003B2357" w:rsidP="003B235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6D06C516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Sep.1407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37C3D135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</w:p>
    <w:p w14:paraId="6E3DAD9A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</w:p>
    <w:p w14:paraId="4F39D47F" w14:textId="77777777" w:rsidR="003B2357" w:rsidRDefault="003B2357" w:rsidP="003B2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04BA36B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AF459" w14:textId="77777777" w:rsidR="003B2357" w:rsidRDefault="003B2357" w:rsidP="009139A6">
      <w:r>
        <w:separator/>
      </w:r>
    </w:p>
  </w:endnote>
  <w:endnote w:type="continuationSeparator" w:id="0">
    <w:p w14:paraId="1EF86592" w14:textId="77777777" w:rsidR="003B2357" w:rsidRDefault="003B23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D4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A5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D5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21BC3" w14:textId="77777777" w:rsidR="003B2357" w:rsidRDefault="003B2357" w:rsidP="009139A6">
      <w:r>
        <w:separator/>
      </w:r>
    </w:p>
  </w:footnote>
  <w:footnote w:type="continuationSeparator" w:id="0">
    <w:p w14:paraId="4CE9727F" w14:textId="77777777" w:rsidR="003B2357" w:rsidRDefault="003B23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FB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B5E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019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357"/>
    <w:rsid w:val="000666E0"/>
    <w:rsid w:val="002510B7"/>
    <w:rsid w:val="003B235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A5CAE"/>
  <w15:chartTrackingRefBased/>
  <w15:docId w15:val="{FD699AC4-C7C8-428E-8961-91C8FB35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35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2022-04-17T19:37:00Z</dcterms:created>
  <dcterms:modified xsi:type="dcterms:W3CDTF">2022-04-17T19:38:00Z</dcterms:modified>
</cp:coreProperties>
</file>